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 xml:space="preserve">Приложение </w:t>
      </w:r>
      <w:r>
        <w:rPr>
          <w:rFonts w:ascii="Times New Roman" w:hAnsi="Times New Roman"/>
          <w:sz w:val="28"/>
          <w:szCs w:val="24"/>
        </w:rPr>
        <w:t xml:space="preserve"> </w:t>
      </w:r>
      <w:r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ab/>
      </w:r>
      <w:r w:rsidRPr="00CB576C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sz w:val="28"/>
          <w:szCs w:val="24"/>
        </w:rPr>
        <w:tab/>
      </w:r>
      <w:r w:rsidRPr="00CB576C">
        <w:rPr>
          <w:rFonts w:ascii="Times New Roman" w:hAnsi="Times New Roman"/>
          <w:sz w:val="28"/>
          <w:szCs w:val="24"/>
        </w:rPr>
        <w:tab/>
      </w: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D76234" w:rsidRPr="00CB576C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2393"/>
        <w:gridCol w:w="6734"/>
        <w:gridCol w:w="1195"/>
      </w:tblGrid>
      <w:tr w:rsidR="00D76234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76234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000 1 00 00000 00 0000  000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1 438 807,5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1 194 152,5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000 1 01 00000 00 0000  000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839 310,5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bookmarkStart w:id="0" w:name="_GoBack"/>
            <w:bookmarkEnd w:id="0"/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bCs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000 1 03 02240 01 0000 110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000 1 03 02260 01 0000 110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178 227,0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167 000,0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000 1 05 01010 00 0000 110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000 1 05 03010 01 0000 110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101 200,0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000 1 06 04000 02 0000 110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000 1 06 04011 02 0000 110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52 400,0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000 1 06 06032 04 0000 110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47 500,0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5 940,0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244 655,0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184 058,0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180 500,0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000 1 11 05010 00 0000 120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000 1 11 09000 00 0000 130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3 558,0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000 1 11 09040 00 0000 120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182,0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1 319,0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000 1 14 01000 00 0000 000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43 079,0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000 1 14 02000 00 0000 410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2555C">
              <w:rPr>
                <w:rFonts w:ascii="Times New Roman" w:hAnsi="Times New Roman" w:cs="Times New Roman"/>
                <w:sz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15 295,0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2 192,0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 w:rsidRPr="0042555C">
                <w:rPr>
                  <w:rFonts w:ascii="Times New Roman" w:hAnsi="Times New Roman"/>
                  <w:sz w:val="20"/>
                  <w:szCs w:val="20"/>
                </w:rPr>
                <w:t>главой 5</w:t>
              </w:r>
            </w:hyperlink>
            <w:r w:rsidRPr="0042555C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000 1 16 01082 01 0000 140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ind w:left="-1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2 001 271,8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2 001 271,8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354 460,8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103 006,0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45 640,2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45 640,2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1 504 801,2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39 003,8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3 440 079,3</w:t>
            </w:r>
          </w:p>
        </w:tc>
      </w:tr>
    </w:tbl>
    <w:p w:rsidR="00D76234" w:rsidRPr="00C709A4" w:rsidRDefault="00D76234" w:rsidP="009F5770">
      <w:pPr>
        <w:jc w:val="both"/>
        <w:rPr>
          <w:rFonts w:ascii="Times New Roman" w:hAnsi="Times New Roman"/>
          <w:sz w:val="20"/>
          <w:szCs w:val="20"/>
        </w:rPr>
      </w:pPr>
    </w:p>
    <w:sectPr w:rsidR="00D76234" w:rsidRPr="00C709A4" w:rsidSect="00C62EC7">
      <w:headerReference w:type="default" r:id="rId7"/>
      <w:pgSz w:w="11906" w:h="16838"/>
      <w:pgMar w:top="567" w:right="851" w:bottom="567" w:left="851" w:header="283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234" w:rsidRDefault="00D76234" w:rsidP="009B7476">
      <w:pPr>
        <w:spacing w:after="0" w:line="240" w:lineRule="auto"/>
      </w:pPr>
      <w:r>
        <w:separator/>
      </w:r>
    </w:p>
  </w:endnote>
  <w:endnote w:type="continuationSeparator" w:id="0">
    <w:p w:rsidR="00D76234" w:rsidRDefault="00D76234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234" w:rsidRDefault="00D76234" w:rsidP="009B7476">
      <w:pPr>
        <w:spacing w:after="0" w:line="240" w:lineRule="auto"/>
      </w:pPr>
      <w:r>
        <w:separator/>
      </w:r>
    </w:p>
  </w:footnote>
  <w:footnote w:type="continuationSeparator" w:id="0">
    <w:p w:rsidR="00D76234" w:rsidRDefault="00D76234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234" w:rsidRPr="004B09FF" w:rsidRDefault="00D76234" w:rsidP="009F1F0C">
    <w:pPr>
      <w:pStyle w:val="Header"/>
      <w:jc w:val="right"/>
      <w:rPr>
        <w:rFonts w:ascii="Times New Roman" w:hAnsi="Times New Roman"/>
        <w:sz w:val="24"/>
        <w:szCs w:val="24"/>
      </w:rPr>
    </w:pPr>
    <w:r w:rsidRPr="004B09FF">
      <w:rPr>
        <w:rFonts w:ascii="Times New Roman" w:hAnsi="Times New Roman"/>
        <w:sz w:val="24"/>
        <w:szCs w:val="24"/>
      </w:rPr>
      <w:fldChar w:fldCharType="begin"/>
    </w:r>
    <w:r w:rsidRPr="004B09FF">
      <w:rPr>
        <w:rFonts w:ascii="Times New Roman" w:hAnsi="Times New Roman"/>
        <w:sz w:val="24"/>
        <w:szCs w:val="24"/>
      </w:rPr>
      <w:instrText>PAGE   \* MERGEFORMAT</w:instrText>
    </w:r>
    <w:r w:rsidRPr="004B09FF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17</w:t>
    </w:r>
    <w:r w:rsidRPr="004B09FF">
      <w:rPr>
        <w:rFonts w:ascii="Times New Roman" w:hAnsi="Times New Roman"/>
        <w:sz w:val="24"/>
        <w:szCs w:val="24"/>
      </w:rPr>
      <w:fldChar w:fldCharType="end"/>
    </w:r>
  </w:p>
  <w:p w:rsidR="00D76234" w:rsidRDefault="00D76234" w:rsidP="00CB576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476"/>
    <w:rsid w:val="000225FB"/>
    <w:rsid w:val="00033C16"/>
    <w:rsid w:val="00076158"/>
    <w:rsid w:val="00107CB7"/>
    <w:rsid w:val="00150E11"/>
    <w:rsid w:val="00157DC6"/>
    <w:rsid w:val="00183ABD"/>
    <w:rsid w:val="001A69FF"/>
    <w:rsid w:val="001E6ED5"/>
    <w:rsid w:val="001F6103"/>
    <w:rsid w:val="00207B1F"/>
    <w:rsid w:val="00210B67"/>
    <w:rsid w:val="0024156E"/>
    <w:rsid w:val="00284236"/>
    <w:rsid w:val="002E4314"/>
    <w:rsid w:val="00397B56"/>
    <w:rsid w:val="0042555C"/>
    <w:rsid w:val="00462774"/>
    <w:rsid w:val="004B09FF"/>
    <w:rsid w:val="005131A2"/>
    <w:rsid w:val="00514BE6"/>
    <w:rsid w:val="00545DB8"/>
    <w:rsid w:val="00586CDA"/>
    <w:rsid w:val="005C1ADF"/>
    <w:rsid w:val="00686701"/>
    <w:rsid w:val="006C400A"/>
    <w:rsid w:val="006C6436"/>
    <w:rsid w:val="006D17AF"/>
    <w:rsid w:val="006D1E83"/>
    <w:rsid w:val="006E26A8"/>
    <w:rsid w:val="00711B29"/>
    <w:rsid w:val="00736BB4"/>
    <w:rsid w:val="00771B96"/>
    <w:rsid w:val="00775C02"/>
    <w:rsid w:val="00862495"/>
    <w:rsid w:val="009B7476"/>
    <w:rsid w:val="009C66EB"/>
    <w:rsid w:val="009F1F0C"/>
    <w:rsid w:val="009F5770"/>
    <w:rsid w:val="00A332C1"/>
    <w:rsid w:val="00A35A18"/>
    <w:rsid w:val="00A62553"/>
    <w:rsid w:val="00A7280B"/>
    <w:rsid w:val="00AB54F8"/>
    <w:rsid w:val="00AD67F5"/>
    <w:rsid w:val="00B00674"/>
    <w:rsid w:val="00BB645A"/>
    <w:rsid w:val="00BF58B8"/>
    <w:rsid w:val="00C474F2"/>
    <w:rsid w:val="00C62EC7"/>
    <w:rsid w:val="00C709A4"/>
    <w:rsid w:val="00CB576C"/>
    <w:rsid w:val="00D76234"/>
    <w:rsid w:val="00D8164E"/>
    <w:rsid w:val="00DA1D02"/>
    <w:rsid w:val="00DF4250"/>
    <w:rsid w:val="00E858F9"/>
    <w:rsid w:val="00EB0081"/>
    <w:rsid w:val="00ED5451"/>
    <w:rsid w:val="00F37DFE"/>
    <w:rsid w:val="00F96DD6"/>
    <w:rsid w:val="00FC1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B74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B74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B747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945F44538A8CFD58D61E30281F7CEDCCB52A9DF79390E961AE403E68F71F4664724F951320B7D9FF78ACE9C0BF4AD22E066DCDA2A8576Aq6M4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4252</Words>
  <Characters>24242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4</cp:revision>
  <cp:lastPrinted>2021-12-10T10:41:00Z</cp:lastPrinted>
  <dcterms:created xsi:type="dcterms:W3CDTF">2021-12-09T11:46:00Z</dcterms:created>
  <dcterms:modified xsi:type="dcterms:W3CDTF">2021-12-10T10:41:00Z</dcterms:modified>
</cp:coreProperties>
</file>